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FB54" w14:textId="77777777" w:rsidR="005E0490" w:rsidRDefault="005E0490" w:rsidP="005E04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ALWAYS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273BC01A" w14:textId="77777777" w:rsidR="005E0490" w:rsidRDefault="005E0490" w:rsidP="005E04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A455F37" w14:textId="77777777" w:rsidR="005E0490" w:rsidRDefault="005E0490" w:rsidP="005E04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629C8C" w14:textId="77777777" w:rsidR="005E0490" w:rsidRDefault="005E0490" w:rsidP="005E04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1C58FC" w14:textId="77777777" w:rsidR="005E0490" w:rsidRDefault="005E0490" w:rsidP="005E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68EA93F" w14:textId="77777777" w:rsidR="005E0490" w:rsidRDefault="005E0490" w:rsidP="005E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9FF865D" w14:textId="77777777" w:rsidR="005E0490" w:rsidRDefault="005E0490" w:rsidP="005E0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28BA1" w14:textId="77777777" w:rsidR="005E0490" w:rsidRDefault="005E0490" w:rsidP="005E0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43846A" w14:textId="77777777" w:rsidR="005E0490" w:rsidRDefault="005E0490" w:rsidP="005E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7F4E04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37FD" w14:textId="77777777" w:rsidR="005E0490" w:rsidRDefault="005E0490" w:rsidP="009139A6">
      <w:r>
        <w:separator/>
      </w:r>
    </w:p>
  </w:endnote>
  <w:endnote w:type="continuationSeparator" w:id="0">
    <w:p w14:paraId="081ADE9B" w14:textId="77777777" w:rsidR="005E0490" w:rsidRDefault="005E04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A1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E8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01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01AE" w14:textId="77777777" w:rsidR="005E0490" w:rsidRDefault="005E0490" w:rsidP="009139A6">
      <w:r>
        <w:separator/>
      </w:r>
    </w:p>
  </w:footnote>
  <w:footnote w:type="continuationSeparator" w:id="0">
    <w:p w14:paraId="293DC285" w14:textId="77777777" w:rsidR="005E0490" w:rsidRDefault="005E04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0F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ED3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8D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490"/>
    <w:rsid w:val="000666E0"/>
    <w:rsid w:val="002510B7"/>
    <w:rsid w:val="005C130B"/>
    <w:rsid w:val="005E049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838AE"/>
  <w15:chartTrackingRefBased/>
  <w15:docId w15:val="{5322FDF3-E792-4B33-998B-FD605CE6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04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2022-03-30T11:05:00Z</dcterms:created>
  <dcterms:modified xsi:type="dcterms:W3CDTF">2022-03-30T11:05:00Z</dcterms:modified>
</cp:coreProperties>
</file>